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212CC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DALBY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C57F01A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34A3070A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6D51CC31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William Dalby of Oakham, Rutland(q.v.).</w:t>
      </w:r>
    </w:p>
    <w:p w14:paraId="76137187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Register of Bishop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Repingdon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1405-1419” ed. Margaret </w:t>
      </w:r>
    </w:p>
    <w:p w14:paraId="62F74073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Archer, pub. Lincoln Record Society 1962 vol.1 pp.24-5)</w:t>
      </w:r>
    </w:p>
    <w:p w14:paraId="42707815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6FBBA494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0CA5B1A3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Oct.1404</w:t>
      </w:r>
      <w:r>
        <w:rPr>
          <w:rFonts w:ascii="Times New Roman" w:hAnsi="Times New Roman" w:cs="Times New Roman"/>
          <w:sz w:val="24"/>
          <w:szCs w:val="24"/>
        </w:rPr>
        <w:tab/>
        <w:t>William bequeathed him and his son £40.   (ibid.)</w:t>
      </w:r>
    </w:p>
    <w:p w14:paraId="4B9C7508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4C42A44C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</w:p>
    <w:p w14:paraId="33A5E322" w14:textId="77777777" w:rsidR="00947089" w:rsidRDefault="00947089" w:rsidP="009470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2022</w:t>
      </w:r>
    </w:p>
    <w:p w14:paraId="21874A4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8850" w14:textId="77777777" w:rsidR="00947089" w:rsidRDefault="00947089" w:rsidP="009139A6">
      <w:r>
        <w:separator/>
      </w:r>
    </w:p>
  </w:endnote>
  <w:endnote w:type="continuationSeparator" w:id="0">
    <w:p w14:paraId="4AFD1169" w14:textId="77777777" w:rsidR="00947089" w:rsidRDefault="009470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1080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C83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50C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CD4C" w14:textId="77777777" w:rsidR="00947089" w:rsidRDefault="00947089" w:rsidP="009139A6">
      <w:r>
        <w:separator/>
      </w:r>
    </w:p>
  </w:footnote>
  <w:footnote w:type="continuationSeparator" w:id="0">
    <w:p w14:paraId="692B689A" w14:textId="77777777" w:rsidR="00947089" w:rsidRDefault="009470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D7E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845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A23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089"/>
    <w:rsid w:val="000666E0"/>
    <w:rsid w:val="002510B7"/>
    <w:rsid w:val="005C130B"/>
    <w:rsid w:val="00826F5C"/>
    <w:rsid w:val="009139A6"/>
    <w:rsid w:val="009448BB"/>
    <w:rsid w:val="00947089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20916"/>
  <w15:chartTrackingRefBased/>
  <w15:docId w15:val="{CACD8DE6-9C85-44B8-B384-D513C264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08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2022-11-20T09:50:00Z</dcterms:created>
  <dcterms:modified xsi:type="dcterms:W3CDTF">2022-11-20T09:50:00Z</dcterms:modified>
</cp:coreProperties>
</file>